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A694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KELLOWE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439595A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725A684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71E11C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DD5A9C5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28DE9FB1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FA11AD2" w14:textId="77777777" w:rsidR="007276B1" w:rsidRPr="00065994" w:rsidRDefault="007276B1" w:rsidP="007276B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28EDC1A" w14:textId="77777777" w:rsidR="007276B1" w:rsidRDefault="007276B1" w:rsidP="007276B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D9ECE5A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05F24AA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0E8306" w14:textId="77777777" w:rsidR="007276B1" w:rsidRDefault="007276B1" w:rsidP="007276B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7BD396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1FDD4" w14:textId="77777777" w:rsidR="007276B1" w:rsidRDefault="007276B1" w:rsidP="009139A6">
      <w:r>
        <w:separator/>
      </w:r>
    </w:p>
  </w:endnote>
  <w:endnote w:type="continuationSeparator" w:id="0">
    <w:p w14:paraId="1249469A" w14:textId="77777777" w:rsidR="007276B1" w:rsidRDefault="007276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06E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56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94D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9A12" w14:textId="77777777" w:rsidR="007276B1" w:rsidRDefault="007276B1" w:rsidP="009139A6">
      <w:r>
        <w:separator/>
      </w:r>
    </w:p>
  </w:footnote>
  <w:footnote w:type="continuationSeparator" w:id="0">
    <w:p w14:paraId="2C0B942B" w14:textId="77777777" w:rsidR="007276B1" w:rsidRDefault="007276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C56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4A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C11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6B1"/>
    <w:rsid w:val="000666E0"/>
    <w:rsid w:val="002510B7"/>
    <w:rsid w:val="005C130B"/>
    <w:rsid w:val="007276B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CB3BD"/>
  <w15:chartTrackingRefBased/>
  <w15:docId w15:val="{12B2B526-3F8C-423C-AD12-00A829B6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2023-11-14T20:12:00Z</dcterms:created>
  <dcterms:modified xsi:type="dcterms:W3CDTF">2023-11-14T20:14:00Z</dcterms:modified>
</cp:coreProperties>
</file>